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04" w:rsidRDefault="00D65604" w:rsidP="00B22595">
      <w:pPr>
        <w:ind w:firstLine="737"/>
        <w:jc w:val="center"/>
        <w:rPr>
          <w:b/>
          <w:sz w:val="28"/>
          <w:szCs w:val="28"/>
          <w:lang w:val="bg-BG"/>
        </w:rPr>
      </w:pPr>
    </w:p>
    <w:p w:rsidR="00B22595" w:rsidRDefault="00B22595" w:rsidP="00B22595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AD2B32" w:rsidRDefault="00AD2B32" w:rsidP="00AD2B32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ПО-09-379</w:t>
      </w:r>
      <w:r>
        <w:rPr>
          <w:b/>
          <w:sz w:val="26"/>
          <w:szCs w:val="26"/>
        </w:rPr>
        <w:t>2</w:t>
      </w:r>
      <w:r w:rsidR="008D3489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AD2B32" w:rsidRDefault="00AD2B32" w:rsidP="00AD2B32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8D3489">
        <w:rPr>
          <w:b/>
          <w:sz w:val="26"/>
          <w:szCs w:val="26"/>
        </w:rPr>
        <w:t xml:space="preserve"> </w:t>
      </w:r>
      <w:r w:rsidR="00FC11A5">
        <w:rPr>
          <w:b/>
          <w:sz w:val="26"/>
          <w:szCs w:val="26"/>
          <w:lang w:val="bg-BG"/>
        </w:rPr>
        <w:t>16</w:t>
      </w:r>
      <w:r>
        <w:rPr>
          <w:b/>
          <w:sz w:val="26"/>
          <w:szCs w:val="26"/>
          <w:lang w:val="ru-RU"/>
        </w:rPr>
        <w:t>.11.2021г.</w:t>
      </w:r>
    </w:p>
    <w:p w:rsidR="00B22595" w:rsidRPr="00F86A4D" w:rsidRDefault="00B22595" w:rsidP="00B22595">
      <w:pPr>
        <w:ind w:firstLine="737"/>
        <w:jc w:val="center"/>
        <w:rPr>
          <w:sz w:val="26"/>
          <w:szCs w:val="26"/>
          <w:lang w:val="ru-RU"/>
        </w:rPr>
      </w:pPr>
    </w:p>
    <w:p w:rsidR="008D3489" w:rsidRPr="00D447C1" w:rsidRDefault="008D3489" w:rsidP="008D348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8D3489" w:rsidRDefault="008D3489" w:rsidP="008D3489">
      <w:pPr>
        <w:ind w:firstLine="737"/>
        <w:rPr>
          <w:b/>
          <w:lang w:val="bg-BG"/>
        </w:rPr>
      </w:pPr>
    </w:p>
    <w:p w:rsidR="008D3489" w:rsidRPr="00810D10" w:rsidRDefault="008D3489" w:rsidP="008D3489">
      <w:pPr>
        <w:ind w:firstLine="737"/>
        <w:jc w:val="both"/>
        <w:rPr>
          <w:lang w:val="ru-RU"/>
        </w:rPr>
      </w:pPr>
    </w:p>
    <w:p w:rsidR="008D3489" w:rsidRPr="00035AE3" w:rsidRDefault="008D3489" w:rsidP="008D3489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8D3489" w:rsidRPr="00035AE3" w:rsidRDefault="008D3489" w:rsidP="008D3489">
      <w:pPr>
        <w:ind w:firstLine="737"/>
        <w:jc w:val="center"/>
        <w:rPr>
          <w:b/>
          <w:lang w:val="ru-RU"/>
        </w:rPr>
      </w:pPr>
    </w:p>
    <w:p w:rsidR="008D3489" w:rsidRDefault="008D3489" w:rsidP="008D3489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</w:t>
      </w:r>
      <w:r w:rsidR="00CD20DE">
        <w:t>92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8D3489" w:rsidRPr="00D447C1" w:rsidRDefault="008D3489" w:rsidP="008D348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8D3489" w:rsidRDefault="008D3489" w:rsidP="008D348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 w:rsidR="00CD20DE">
        <w:t>92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8D3489" w:rsidRPr="00D447C1" w:rsidRDefault="008D3489" w:rsidP="008D3489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 w:rsidR="00CD20DE">
        <w:t>92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8D3489" w:rsidRPr="00D447C1" w:rsidRDefault="008D3489" w:rsidP="008D3489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8D3489" w:rsidRDefault="008D3489" w:rsidP="008D348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8D3489" w:rsidRDefault="008D3489" w:rsidP="008D3489">
      <w:pPr>
        <w:spacing w:before="240"/>
        <w:rPr>
          <w:b/>
          <w:lang w:val="ru-RU"/>
        </w:rPr>
      </w:pPr>
    </w:p>
    <w:p w:rsidR="008D3489" w:rsidRPr="00053BDC" w:rsidRDefault="008D3489" w:rsidP="008D3489">
      <w:pPr>
        <w:ind w:left="180" w:firstLine="540"/>
        <w:jc w:val="both"/>
        <w:rPr>
          <w:lang w:val="ru-RU"/>
        </w:rPr>
      </w:pPr>
    </w:p>
    <w:p w:rsidR="008D3489" w:rsidRPr="00F203AD" w:rsidRDefault="008D3489" w:rsidP="008D3489">
      <w:pPr>
        <w:spacing w:line="360" w:lineRule="auto"/>
        <w:rPr>
          <w:i/>
          <w:lang w:val="bg-BG"/>
        </w:rPr>
      </w:pPr>
    </w:p>
    <w:p w:rsidR="008D3489" w:rsidRDefault="008D3489" w:rsidP="008D3489">
      <w:pPr>
        <w:rPr>
          <w:b/>
          <w:lang w:val="bg-BG"/>
        </w:rPr>
      </w:pPr>
    </w:p>
    <w:p w:rsidR="00D65604" w:rsidRPr="00F203AD" w:rsidRDefault="00D65604" w:rsidP="00D65604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D65604" w:rsidRPr="00F203AD" w:rsidRDefault="00D65604" w:rsidP="00D65604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D65604" w:rsidRPr="00F203AD" w:rsidRDefault="00D65604" w:rsidP="00D65604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D65604" w:rsidRDefault="00D65604" w:rsidP="00D65604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8D3489" w:rsidRPr="00F56455" w:rsidRDefault="008D3489" w:rsidP="008D3489">
      <w:bookmarkStart w:id="0" w:name="_GoBack"/>
      <w:bookmarkEnd w:id="0"/>
    </w:p>
    <w:p w:rsidR="009F74B0" w:rsidRPr="00067304" w:rsidRDefault="009F74B0" w:rsidP="008D3489">
      <w:pPr>
        <w:ind w:firstLine="680"/>
        <w:jc w:val="both"/>
        <w:textAlignment w:val="center"/>
        <w:rPr>
          <w:i/>
          <w:lang w:val="ru-RU"/>
        </w:rPr>
      </w:pPr>
    </w:p>
    <w:sectPr w:rsidR="009F74B0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357" w:rsidRDefault="00092357">
      <w:r>
        <w:separator/>
      </w:r>
    </w:p>
  </w:endnote>
  <w:endnote w:type="continuationSeparator" w:id="0">
    <w:p w:rsidR="00092357" w:rsidRDefault="0009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357" w:rsidRDefault="00092357">
      <w:r>
        <w:separator/>
      </w:r>
    </w:p>
  </w:footnote>
  <w:footnote w:type="continuationSeparator" w:id="0">
    <w:p w:rsidR="00092357" w:rsidRDefault="00092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6E977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2357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0444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2BD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042A"/>
    <w:rsid w:val="00602A0B"/>
    <w:rsid w:val="00603CFC"/>
    <w:rsid w:val="00614809"/>
    <w:rsid w:val="006301A8"/>
    <w:rsid w:val="00630D7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686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08C7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D3489"/>
    <w:rsid w:val="008F3F4F"/>
    <w:rsid w:val="008F6136"/>
    <w:rsid w:val="009067DD"/>
    <w:rsid w:val="009157C9"/>
    <w:rsid w:val="0092318D"/>
    <w:rsid w:val="00934193"/>
    <w:rsid w:val="0093437F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9F74B0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6746E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2B32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595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506A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5254"/>
    <w:rsid w:val="00CA7A14"/>
    <w:rsid w:val="00CB0088"/>
    <w:rsid w:val="00CB390D"/>
    <w:rsid w:val="00CC39CD"/>
    <w:rsid w:val="00CD1988"/>
    <w:rsid w:val="00CD20DE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65604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613FC"/>
    <w:rsid w:val="00F71321"/>
    <w:rsid w:val="00F71BBC"/>
    <w:rsid w:val="00F72822"/>
    <w:rsid w:val="00F72CF1"/>
    <w:rsid w:val="00F762DE"/>
    <w:rsid w:val="00F809F2"/>
    <w:rsid w:val="00F84098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11A5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2021-11-03T11:12:00Z</cp:lastPrinted>
  <dcterms:created xsi:type="dcterms:W3CDTF">2021-08-04T13:04:00Z</dcterms:created>
  <dcterms:modified xsi:type="dcterms:W3CDTF">2021-11-17T09:01:00Z</dcterms:modified>
</cp:coreProperties>
</file>